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0E502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07143/028-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0E5029" w:rsidRPr="000E502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0E5029" w:rsidRPr="000E5029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0E5029" w:rsidRPr="000E5029">
          <w:rPr>
            <w:rStyle w:val="aa"/>
          </w:rPr>
          <w:t xml:space="preserve"> 6 фтизиатрическое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0E5029" w:rsidRPr="000E5029">
          <w:rPr>
            <w:u w:val="single"/>
          </w:rPr>
          <w:t xml:space="preserve"> 07143/028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0E5029" w:rsidRPr="000E5029">
          <w:rPr>
            <w:rStyle w:val="aa"/>
          </w:rPr>
          <w:t xml:space="preserve"> Медицинская </w:t>
        </w:r>
        <w:r w:rsidR="000E5029" w:rsidRPr="000E5029">
          <w:rPr>
            <w:u w:val="single"/>
          </w:rPr>
          <w:t xml:space="preserve">сестра процедурной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0E5029" w:rsidRPr="000E5029">
          <w:rPr>
            <w:rStyle w:val="aa"/>
          </w:rPr>
          <w:t xml:space="preserve"> 24275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0E5029" w:rsidRPr="000E5029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5F5DFE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5F5DFE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5F5DFE" w:rsidP="005859B9">
      <w:fldSimple w:instr=" DOCVARIABLE operac \* MERGEFORMAT ">
        <w:r w:rsidR="000E5029" w:rsidRPr="000E5029">
          <w:t xml:space="preserve">  Выполняет  профилактические  и лечебно-диагностические процедуры, назначенные врачом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A83624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0E502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07143/028-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5F5DFE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5F5DFE" w:rsidRPr="009E2A4C">
            <w:rPr>
              <w:rStyle w:val="ad"/>
              <w:sz w:val="20"/>
              <w:szCs w:val="20"/>
            </w:rPr>
            <w:fldChar w:fldCharType="separate"/>
          </w:r>
          <w:r w:rsidR="000E5029">
            <w:rPr>
              <w:rStyle w:val="ad"/>
              <w:noProof/>
              <w:sz w:val="20"/>
              <w:szCs w:val="20"/>
            </w:rPr>
            <w:t>1</w:t>
          </w:r>
          <w:r w:rsidR="005F5DFE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E5029" w:rsidRPr="000E5029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1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A0853969FE5B469AB6313519E60D9142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8- Н "/>
    <w:docVar w:name="num_form" w:val="2"/>
    <w:docVar w:name="oborud" w:val=" Медицинский инструментарий, холодильник "/>
    <w:docVar w:name="operac" w:val="  Выполняет  профилактические  и лечебно-диагностические процедуры, назначенные врачом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FE64527FEA74C1F8C1C0690D0809B6D"/>
    <w:docVar w:name="rm_id" w:val="209"/>
    <w:docVar w:name="rm_name" w:val=" Медицинская сестра процедурной "/>
    <w:docVar w:name="rm_number" w:val=" 07143/028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Лекарственные и дезинфицирующие средства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0E5029"/>
    <w:rsid w:val="00110025"/>
    <w:rsid w:val="001167D7"/>
    <w:rsid w:val="001429B1"/>
    <w:rsid w:val="00142B1E"/>
    <w:rsid w:val="001543EB"/>
    <w:rsid w:val="001607C8"/>
    <w:rsid w:val="001A3BC6"/>
    <w:rsid w:val="001B7B97"/>
    <w:rsid w:val="001F1926"/>
    <w:rsid w:val="001F4D8D"/>
    <w:rsid w:val="00206853"/>
    <w:rsid w:val="00234932"/>
    <w:rsid w:val="00246C0D"/>
    <w:rsid w:val="002B224E"/>
    <w:rsid w:val="002E0C85"/>
    <w:rsid w:val="002E55C6"/>
    <w:rsid w:val="00305B2F"/>
    <w:rsid w:val="003322E6"/>
    <w:rsid w:val="00367816"/>
    <w:rsid w:val="003876C3"/>
    <w:rsid w:val="003B382A"/>
    <w:rsid w:val="003C24DB"/>
    <w:rsid w:val="003E5F31"/>
    <w:rsid w:val="0040104A"/>
    <w:rsid w:val="00402CAC"/>
    <w:rsid w:val="00426B3D"/>
    <w:rsid w:val="00433DCF"/>
    <w:rsid w:val="00444410"/>
    <w:rsid w:val="00444D4B"/>
    <w:rsid w:val="004A47AD"/>
    <w:rsid w:val="004B2E0D"/>
    <w:rsid w:val="004C4DB2"/>
    <w:rsid w:val="004C6E55"/>
    <w:rsid w:val="00512E07"/>
    <w:rsid w:val="0051659D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5F5DFE"/>
    <w:rsid w:val="00610DE1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42149"/>
    <w:rsid w:val="00883461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B1CD4"/>
    <w:rsid w:val="009D253C"/>
    <w:rsid w:val="009D488E"/>
    <w:rsid w:val="00A12349"/>
    <w:rsid w:val="00A22F34"/>
    <w:rsid w:val="00A32B8A"/>
    <w:rsid w:val="00A83624"/>
    <w:rsid w:val="00A91908"/>
    <w:rsid w:val="00AA4551"/>
    <w:rsid w:val="00AA46ED"/>
    <w:rsid w:val="00AA4DCC"/>
    <w:rsid w:val="00AD14A4"/>
    <w:rsid w:val="00AD7C32"/>
    <w:rsid w:val="00AF0DED"/>
    <w:rsid w:val="00AF2E98"/>
    <w:rsid w:val="00AF796F"/>
    <w:rsid w:val="00BA5029"/>
    <w:rsid w:val="00BC2F3C"/>
    <w:rsid w:val="00BC7FB8"/>
    <w:rsid w:val="00BF498E"/>
    <w:rsid w:val="00C02721"/>
    <w:rsid w:val="00C200EC"/>
    <w:rsid w:val="00C3083C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14131"/>
    <w:rsid w:val="00E36337"/>
    <w:rsid w:val="00E7595C"/>
    <w:rsid w:val="00EB72AD"/>
    <w:rsid w:val="00EC37A1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2016-10-17T11:41:00Z</dcterms:created>
  <dcterms:modified xsi:type="dcterms:W3CDTF">2016-10-18T09:21:00Z</dcterms:modified>
</cp:coreProperties>
</file>